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D87E15" w14:textId="1288E3BE" w:rsidR="00D41FC3" w:rsidRPr="009A3549" w:rsidRDefault="00D41FC3" w:rsidP="00D41FC3">
      <w:pPr>
        <w:spacing w:before="120" w:after="120"/>
        <w:jc w:val="right"/>
        <w:rPr>
          <w:rFonts w:ascii="Arial" w:hAnsi="Arial" w:cs="Arial"/>
          <w:b/>
          <w:sz w:val="20"/>
          <w:szCs w:val="20"/>
          <w:lang w:eastAsia="ar-SA"/>
        </w:rPr>
      </w:pPr>
      <w:r w:rsidRPr="0071730E">
        <w:rPr>
          <w:rFonts w:ascii="Arial" w:hAnsi="Arial" w:cs="Arial"/>
          <w:b/>
          <w:sz w:val="20"/>
          <w:szCs w:val="20"/>
          <w:lang w:eastAsia="ar-SA"/>
        </w:rPr>
        <w:t xml:space="preserve">Załącznik nr </w:t>
      </w:r>
      <w:r w:rsidR="00372453">
        <w:rPr>
          <w:rFonts w:ascii="Arial" w:hAnsi="Arial" w:cs="Arial"/>
          <w:b/>
          <w:sz w:val="20"/>
          <w:szCs w:val="20"/>
          <w:lang w:eastAsia="ar-SA"/>
        </w:rPr>
        <w:t>3</w:t>
      </w:r>
      <w:r w:rsidRPr="0071730E">
        <w:rPr>
          <w:rFonts w:ascii="Arial" w:hAnsi="Arial" w:cs="Arial"/>
          <w:b/>
          <w:sz w:val="20"/>
          <w:szCs w:val="20"/>
          <w:lang w:eastAsia="ar-SA"/>
        </w:rPr>
        <w:t xml:space="preserve"> do SWZ</w:t>
      </w:r>
    </w:p>
    <w:tbl>
      <w:tblPr>
        <w:tblW w:w="10822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5104"/>
        <w:gridCol w:w="5151"/>
      </w:tblGrid>
      <w:tr w:rsidR="00D41FC3" w:rsidRPr="00881082" w14:paraId="56E4B9E5" w14:textId="77777777" w:rsidTr="00CA5AA1">
        <w:trPr>
          <w:cantSplit/>
          <w:trHeight w:hRule="exact" w:val="409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3D69EA09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23441F28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Nazwa(y) Wykonawcy(ów)</w:t>
            </w: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6C0ABD" w14:textId="77777777" w:rsidR="00D41FC3" w:rsidRPr="00881082" w:rsidRDefault="00D41FC3" w:rsidP="00CA5AA1">
            <w:pPr>
              <w:tabs>
                <w:tab w:val="left" w:pos="1296"/>
              </w:tabs>
              <w:snapToGrid w:val="0"/>
              <w:ind w:left="1296" w:hanging="1296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Adres(y) Wykonawcy(ów)</w:t>
            </w:r>
          </w:p>
        </w:tc>
      </w:tr>
      <w:tr w:rsidR="00D41FC3" w:rsidRPr="00881082" w14:paraId="2128C846" w14:textId="77777777" w:rsidTr="00CA5AA1">
        <w:trPr>
          <w:cantSplit/>
          <w:trHeight w:hRule="exact" w:val="682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BC59BD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7CB6F72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  <w:p w14:paraId="727F1C56" w14:textId="77777777" w:rsidR="00D41FC3" w:rsidRPr="00881082" w:rsidRDefault="00D41FC3" w:rsidP="00CA5AA1">
            <w:pPr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  <w:p w14:paraId="116F0ABA" w14:textId="77777777" w:rsidR="00D41FC3" w:rsidRPr="00881082" w:rsidRDefault="00D41FC3" w:rsidP="00CA5AA1">
            <w:pPr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B423B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</w:tc>
      </w:tr>
      <w:tr w:rsidR="00D41FC3" w:rsidRPr="00881082" w14:paraId="587DA3AB" w14:textId="77777777" w:rsidTr="00CA5AA1">
        <w:trPr>
          <w:cantSplit/>
          <w:trHeight w:hRule="exact" w:val="682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497DC34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2.</w:t>
            </w:r>
          </w:p>
        </w:tc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E78843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0D635639" w14:textId="77777777" w:rsidR="00D41FC3" w:rsidRPr="00881082" w:rsidRDefault="00D41FC3" w:rsidP="00CA5AA1">
            <w:pPr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36EF810E" w14:textId="77777777" w:rsidR="00D41FC3" w:rsidRPr="00881082" w:rsidRDefault="00D41FC3" w:rsidP="00CA5AA1">
            <w:pPr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6C058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</w:tr>
    </w:tbl>
    <w:p w14:paraId="66FCBDB2" w14:textId="77777777" w:rsidR="00D41FC3" w:rsidRDefault="00D41FC3" w:rsidP="00D41FC3">
      <w:pPr>
        <w:suppressAutoHyphens/>
        <w:autoSpaceDE w:val="0"/>
        <w:spacing w:line="276" w:lineRule="auto"/>
        <w:jc w:val="both"/>
        <w:rPr>
          <w:rFonts w:ascii="Arial" w:hAnsi="Arial" w:cs="Arial"/>
          <w:bCs/>
          <w:sz w:val="20"/>
          <w:szCs w:val="20"/>
        </w:rPr>
      </w:pPr>
    </w:p>
    <w:p w14:paraId="0906490F" w14:textId="1F7EB13B" w:rsidR="00D41FC3" w:rsidRDefault="00D41FC3" w:rsidP="00D41FC3">
      <w:pPr>
        <w:suppressAutoHyphens/>
        <w:autoSpaceDE w:val="0"/>
        <w:spacing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B07B16">
        <w:rPr>
          <w:rFonts w:ascii="Arial" w:hAnsi="Arial" w:cs="Arial"/>
          <w:bCs/>
          <w:sz w:val="20"/>
          <w:szCs w:val="20"/>
        </w:rPr>
        <w:t>dot. zamówienia publicznego pn.</w:t>
      </w:r>
      <w:r w:rsidRPr="00B07B16">
        <w:rPr>
          <w:rFonts w:ascii="Arial" w:hAnsi="Arial" w:cs="Arial"/>
          <w:b/>
          <w:bCs/>
          <w:sz w:val="20"/>
          <w:szCs w:val="20"/>
        </w:rPr>
        <w:t xml:space="preserve"> „Utrzymanie urządzeń sieci trakcyjnej na linii kolejowej nr 248 i nr 253 wraz z prowadzeniem ruchu na sieci 3kV DC” sygn. PKM/DO/ZU/350/</w:t>
      </w:r>
      <w:r w:rsidR="00372453">
        <w:rPr>
          <w:rFonts w:ascii="Arial" w:hAnsi="Arial" w:cs="Arial"/>
          <w:b/>
          <w:bCs/>
          <w:sz w:val="20"/>
          <w:szCs w:val="20"/>
        </w:rPr>
        <w:t>4</w:t>
      </w:r>
      <w:r w:rsidRPr="00B07B16">
        <w:rPr>
          <w:rFonts w:ascii="Arial" w:hAnsi="Arial" w:cs="Arial"/>
          <w:b/>
          <w:bCs/>
          <w:sz w:val="20"/>
          <w:szCs w:val="20"/>
        </w:rPr>
        <w:t>/2</w:t>
      </w:r>
      <w:r w:rsidR="00372453">
        <w:rPr>
          <w:rFonts w:ascii="Arial" w:hAnsi="Arial" w:cs="Arial"/>
          <w:b/>
          <w:bCs/>
          <w:sz w:val="20"/>
          <w:szCs w:val="20"/>
        </w:rPr>
        <w:t>6</w:t>
      </w:r>
    </w:p>
    <w:p w14:paraId="512D6D6F" w14:textId="77777777" w:rsidR="00D41FC3" w:rsidRPr="00EC1504" w:rsidRDefault="00D41FC3" w:rsidP="00D41FC3">
      <w:pPr>
        <w:jc w:val="center"/>
        <w:rPr>
          <w:rFonts w:ascii="Open Sans" w:hAnsi="Open Sans" w:cs="Open Sans"/>
          <w:b/>
        </w:rPr>
      </w:pPr>
      <w:r w:rsidRPr="00EC1504">
        <w:rPr>
          <w:rFonts w:ascii="Open Sans" w:hAnsi="Open Sans" w:cs="Open Sans"/>
          <w:b/>
        </w:rPr>
        <w:t>WYKAZ  USŁUG</w:t>
      </w:r>
    </w:p>
    <w:p w14:paraId="56CC22E0" w14:textId="2BAF7B42" w:rsidR="00D41FC3" w:rsidRPr="00EC1504" w:rsidRDefault="00F61729" w:rsidP="00D41FC3">
      <w:pPr>
        <w:spacing w:after="200"/>
        <w:jc w:val="center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t>n</w:t>
      </w:r>
      <w:r w:rsidR="005122C2">
        <w:rPr>
          <w:rFonts w:ascii="Open Sans" w:hAnsi="Open Sans" w:cs="Open Sans"/>
          <w:b/>
        </w:rPr>
        <w:t>a potwierdzenie warunku</w:t>
      </w:r>
      <w:r>
        <w:rPr>
          <w:rFonts w:ascii="Open Sans" w:hAnsi="Open Sans" w:cs="Open Sans"/>
          <w:b/>
        </w:rPr>
        <w:t xml:space="preserve">, </w:t>
      </w:r>
      <w:r w:rsidR="00D41FC3" w:rsidRPr="00EC1504">
        <w:rPr>
          <w:rFonts w:ascii="Open Sans" w:hAnsi="Open Sans" w:cs="Open Sans"/>
          <w:b/>
        </w:rPr>
        <w:t>o który</w:t>
      </w:r>
      <w:r>
        <w:rPr>
          <w:rFonts w:ascii="Open Sans" w:hAnsi="Open Sans" w:cs="Open Sans"/>
          <w:b/>
        </w:rPr>
        <w:t>m</w:t>
      </w:r>
      <w:r w:rsidR="00D41FC3" w:rsidRPr="00EC1504">
        <w:rPr>
          <w:rFonts w:ascii="Open Sans" w:hAnsi="Open Sans" w:cs="Open Sans"/>
          <w:b/>
        </w:rPr>
        <w:t xml:space="preserve"> mowa w Rozdziale IV pkt 1.</w:t>
      </w:r>
      <w:r w:rsidR="00EC1504" w:rsidRPr="00EC1504">
        <w:rPr>
          <w:rFonts w:ascii="Open Sans" w:hAnsi="Open Sans" w:cs="Open Sans"/>
          <w:b/>
        </w:rPr>
        <w:t>4.1</w:t>
      </w:r>
    </w:p>
    <w:tbl>
      <w:tblPr>
        <w:tblW w:w="13887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4962"/>
        <w:gridCol w:w="2126"/>
        <w:gridCol w:w="1843"/>
        <w:gridCol w:w="1842"/>
        <w:gridCol w:w="2552"/>
      </w:tblGrid>
      <w:tr w:rsidR="00D41FC3" w:rsidRPr="00881082" w14:paraId="6A6A883E" w14:textId="77777777" w:rsidTr="00CA5AA1">
        <w:trPr>
          <w:trHeight w:val="819"/>
          <w:jc w:val="center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7062C643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42" w:right="-81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Lp.</w:t>
            </w:r>
          </w:p>
        </w:tc>
        <w:tc>
          <w:tcPr>
            <w:tcW w:w="496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185CDED8" w14:textId="35CCFDE4" w:rsidR="00D41FC3" w:rsidRPr="00881082" w:rsidRDefault="003C6AC8" w:rsidP="00CA5AA1">
            <w:pPr>
              <w:suppressAutoHyphens/>
              <w:snapToGrid w:val="0"/>
              <w:spacing w:before="60" w:after="60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Usługa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3DDDCA87" w14:textId="18985DD1" w:rsidR="00D41FC3" w:rsidRPr="00881082" w:rsidRDefault="00DE6E18" w:rsidP="00CA5AA1">
            <w:pPr>
              <w:suppressAutoHyphens/>
              <w:snapToGrid w:val="0"/>
              <w:spacing w:before="60" w:after="60"/>
              <w:ind w:left="-107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Nazwa p</w:t>
            </w:r>
            <w:r w:rsidR="00D41FC3"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odmiot</w:t>
            </w: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u</w:t>
            </w:r>
            <w:r w:rsidR="00D41FC3"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 xml:space="preserve">, </w:t>
            </w: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br/>
            </w:r>
            <w:r w:rsidR="00D41FC3"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na rzecz którego wykonano usługę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00AF7084" w14:textId="3CF27621" w:rsidR="00D41FC3" w:rsidRPr="00881082" w:rsidRDefault="00DE6E18" w:rsidP="00CA5AA1">
            <w:pPr>
              <w:suppressAutoHyphens/>
              <w:spacing w:before="60" w:after="60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Termin realizacji</w:t>
            </w:r>
          </w:p>
          <w:p w14:paraId="657C38C4" w14:textId="77777777" w:rsidR="00D41FC3" w:rsidRPr="00881082" w:rsidRDefault="00D41FC3" w:rsidP="00CA5AA1">
            <w:pPr>
              <w:suppressAutoHyphens/>
              <w:spacing w:before="60" w:after="60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(od-do)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699A959D" w14:textId="77777777" w:rsidR="00D41FC3" w:rsidRPr="00881082" w:rsidRDefault="00D41FC3" w:rsidP="00CA5AA1">
            <w:pPr>
              <w:suppressAutoHyphens/>
              <w:spacing w:before="60" w:after="60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 xml:space="preserve">Wartość usługi (umowy) </w:t>
            </w: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br/>
            </w: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netto</w:t>
            </w: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br/>
              <w:t>w PLN</w:t>
            </w:r>
          </w:p>
        </w:tc>
      </w:tr>
      <w:tr w:rsidR="00D41FC3" w:rsidRPr="00881082" w14:paraId="2EF55F3F" w14:textId="77777777" w:rsidTr="00CA5AA1">
        <w:trPr>
          <w:trHeight w:val="213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  <w:hideMark/>
          </w:tcPr>
          <w:p w14:paraId="13F9950F" w14:textId="77777777" w:rsidR="00D41FC3" w:rsidRPr="00881082" w:rsidRDefault="00D41FC3" w:rsidP="00CA5AA1">
            <w:pPr>
              <w:spacing w:before="60" w:after="60"/>
              <w:rPr>
                <w:rFonts w:ascii="Arial" w:eastAsia="Times New Roman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496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  <w:hideMark/>
          </w:tcPr>
          <w:p w14:paraId="68D80E74" w14:textId="77777777" w:rsidR="00D41FC3" w:rsidRPr="00881082" w:rsidRDefault="00D41FC3" w:rsidP="00CA5AA1">
            <w:pPr>
              <w:spacing w:before="60" w:after="60"/>
              <w:rPr>
                <w:rFonts w:ascii="Arial" w:eastAsia="Times New Roman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  <w:hideMark/>
          </w:tcPr>
          <w:p w14:paraId="43AF6636" w14:textId="77777777" w:rsidR="00D41FC3" w:rsidRPr="00881082" w:rsidRDefault="00D41FC3" w:rsidP="00CA5AA1">
            <w:pPr>
              <w:spacing w:before="60" w:after="60"/>
              <w:rPr>
                <w:rFonts w:ascii="Arial" w:eastAsia="Times New Roman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3AF0F8F0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Rozpoczęcia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498AE86D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 xml:space="preserve">Zakończenia </w:t>
            </w: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7103843F" w14:textId="77777777" w:rsidR="00D41FC3" w:rsidRPr="00881082" w:rsidRDefault="00D41FC3" w:rsidP="00CA5AA1">
            <w:pPr>
              <w:spacing w:before="60" w:after="60"/>
              <w:rPr>
                <w:rFonts w:ascii="Arial" w:eastAsia="Times New Roman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4397F19F" w14:textId="77777777" w:rsidTr="00CA5AA1">
        <w:trPr>
          <w:trHeight w:val="241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653BF31" w14:textId="77777777" w:rsidR="00D41FC3" w:rsidRPr="009A3549" w:rsidRDefault="00D41FC3" w:rsidP="00CA5AA1">
            <w:pPr>
              <w:suppressAutoHyphens/>
              <w:snapToGrid w:val="0"/>
              <w:spacing w:before="60" w:after="60"/>
              <w:ind w:left="-142" w:right="-81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</w:p>
          <w:p w14:paraId="25DA8355" w14:textId="77777777" w:rsidR="00D41FC3" w:rsidRPr="009A3549" w:rsidRDefault="00D41FC3" w:rsidP="00CA5AA1">
            <w:pPr>
              <w:suppressAutoHyphens/>
              <w:snapToGrid w:val="0"/>
              <w:spacing w:before="60" w:after="60"/>
              <w:ind w:left="-142" w:right="-81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9A3549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1.</w:t>
            </w:r>
          </w:p>
          <w:p w14:paraId="4AED2720" w14:textId="77777777" w:rsidR="00D41FC3" w:rsidRPr="009A3549" w:rsidRDefault="00D41FC3" w:rsidP="00CA5AA1">
            <w:pPr>
              <w:suppressAutoHyphens/>
              <w:snapToGrid w:val="0"/>
              <w:spacing w:before="60" w:after="60"/>
              <w:ind w:left="-142" w:right="-81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02C8E6" w14:textId="6B1586A4" w:rsidR="00D41FC3" w:rsidRPr="009A3549" w:rsidRDefault="00D41FC3" w:rsidP="00CA5AA1">
            <w:pPr>
              <w:suppressAutoHyphens/>
              <w:snapToGrid w:val="0"/>
              <w:spacing w:before="60" w:after="60"/>
              <w:ind w:right="-29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Usługa</w:t>
            </w:r>
            <w:r w:rsidRPr="005122C2">
              <w:rPr>
                <w:rFonts w:ascii="Arial" w:hAnsi="Arial" w:cs="Arial"/>
                <w:bCs/>
                <w:sz w:val="18"/>
                <w:szCs w:val="18"/>
              </w:rPr>
              <w:t xml:space="preserve"> utrzymania urządzeń sieci trakcyjnej kolejowej </w:t>
            </w:r>
            <w:r w:rsidRPr="005122C2">
              <w:rPr>
                <w:rFonts w:ascii="Arial" w:hAnsi="Arial" w:cs="Arial"/>
                <w:bCs/>
                <w:sz w:val="18"/>
                <w:szCs w:val="18"/>
              </w:rPr>
              <w:br/>
              <w:t xml:space="preserve">(o długości co najmniej 30 </w:t>
            </w:r>
            <w:proofErr w:type="spellStart"/>
            <w:r w:rsidRPr="005122C2">
              <w:rPr>
                <w:rFonts w:ascii="Arial" w:hAnsi="Arial" w:cs="Arial"/>
                <w:bCs/>
                <w:sz w:val="18"/>
                <w:szCs w:val="18"/>
              </w:rPr>
              <w:t>tkm</w:t>
            </w:r>
            <w:proofErr w:type="spellEnd"/>
            <w:r w:rsidRPr="005122C2">
              <w:rPr>
                <w:rFonts w:ascii="Arial" w:hAnsi="Arial" w:cs="Arial"/>
                <w:bCs/>
                <w:sz w:val="18"/>
                <w:szCs w:val="18"/>
              </w:rPr>
              <w:t xml:space="preserve">) w zakresie obsługi technicznej, awaryjnej i przeglądów okresowych trwających </w:t>
            </w:r>
            <w:r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przez okres co najmniej 12 miesięcy, którego wartość była nie mniejsza niż 1</w:t>
            </w:r>
            <w:r w:rsidR="00AA43E6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 </w:t>
            </w:r>
            <w:r w:rsidR="005122C2"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0</w:t>
            </w:r>
            <w:r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00</w:t>
            </w:r>
            <w:r w:rsidR="00AA43E6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000,00 złotych netto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0E1E3F8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7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34E5A" w14:textId="77777777" w:rsidR="00D41FC3" w:rsidRPr="00F5096E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[</w:t>
            </w:r>
            <w:proofErr w:type="spellStart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dd</w:t>
            </w:r>
            <w:proofErr w:type="spellEnd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/mm/</w:t>
            </w:r>
            <w:proofErr w:type="spellStart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rrrr</w:t>
            </w:r>
            <w:proofErr w:type="spellEnd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]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1A172" w14:textId="77777777" w:rsidR="00D41FC3" w:rsidRPr="00F5096E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[</w:t>
            </w:r>
            <w:proofErr w:type="spellStart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dd</w:t>
            </w:r>
            <w:proofErr w:type="spellEnd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/mm/</w:t>
            </w:r>
            <w:proofErr w:type="spellStart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rrrr</w:t>
            </w:r>
            <w:proofErr w:type="spellEnd"/>
            <w:r w:rsidRPr="00F5096E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]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B6895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71A39F60" w14:textId="77777777" w:rsidTr="00CA5AA1">
        <w:trPr>
          <w:trHeight w:val="241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71D4444" w14:textId="77777777" w:rsidR="00D41FC3" w:rsidRPr="005122C2" w:rsidRDefault="00D41FC3" w:rsidP="00CA5AA1">
            <w:pPr>
              <w:suppressAutoHyphens/>
              <w:snapToGrid w:val="0"/>
              <w:spacing w:before="60" w:after="60"/>
              <w:ind w:left="-142" w:right="-81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5122C2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(…)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8D0C6EE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right="-2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C6C9DAE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7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A1AEA" w14:textId="77777777" w:rsidR="00D41FC3" w:rsidRPr="00F5096E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762D7" w14:textId="77777777" w:rsidR="00D41FC3" w:rsidRPr="00F5096E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7B83C" w14:textId="77777777" w:rsidR="00D41FC3" w:rsidRPr="00881082" w:rsidRDefault="00D41FC3" w:rsidP="00CA5AA1">
            <w:pPr>
              <w:suppressAutoHyphens/>
              <w:snapToGrid w:val="0"/>
              <w:spacing w:before="60" w:after="60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</w:tbl>
    <w:p w14:paraId="7B2E2311" w14:textId="77777777" w:rsidR="00372453" w:rsidRDefault="00372453" w:rsidP="00D41FC3">
      <w:pPr>
        <w:suppressAutoHyphens/>
        <w:spacing w:line="276" w:lineRule="auto"/>
        <w:rPr>
          <w:rFonts w:ascii="Arial" w:hAnsi="Arial" w:cs="Arial"/>
          <w:b/>
          <w:sz w:val="20"/>
          <w:szCs w:val="20"/>
          <w:lang w:eastAsia="ar-SA"/>
        </w:rPr>
      </w:pPr>
    </w:p>
    <w:p w14:paraId="2D260DF4" w14:textId="5A61F62E" w:rsidR="00D41FC3" w:rsidRPr="00372453" w:rsidRDefault="00D41FC3" w:rsidP="00D41FC3">
      <w:pPr>
        <w:suppressAutoHyphens/>
        <w:spacing w:line="276" w:lineRule="auto"/>
        <w:rPr>
          <w:rFonts w:ascii="Arial" w:hAnsi="Arial" w:cs="Arial"/>
          <w:b/>
          <w:sz w:val="18"/>
          <w:szCs w:val="18"/>
          <w:lang w:eastAsia="ar-SA"/>
        </w:rPr>
      </w:pPr>
      <w:r w:rsidRPr="00372453">
        <w:rPr>
          <w:rFonts w:ascii="Arial" w:hAnsi="Arial" w:cs="Arial"/>
          <w:b/>
          <w:sz w:val="18"/>
          <w:szCs w:val="18"/>
          <w:lang w:eastAsia="ar-SA"/>
        </w:rPr>
        <w:t>Uwaga!</w:t>
      </w:r>
    </w:p>
    <w:p w14:paraId="27F208A8" w14:textId="77777777" w:rsidR="00D41FC3" w:rsidRPr="00372453" w:rsidRDefault="00D41FC3" w:rsidP="00D41FC3">
      <w:pPr>
        <w:suppressAutoHyphens/>
        <w:spacing w:line="276" w:lineRule="auto"/>
        <w:jc w:val="both"/>
        <w:rPr>
          <w:rFonts w:ascii="Arial" w:hAnsi="Arial" w:cs="Arial"/>
          <w:b/>
          <w:sz w:val="18"/>
          <w:szCs w:val="18"/>
          <w:lang w:eastAsia="ar-SA"/>
        </w:rPr>
      </w:pPr>
      <w:r w:rsidRPr="00372453">
        <w:rPr>
          <w:rFonts w:ascii="Arial" w:hAnsi="Arial" w:cs="Arial"/>
          <w:b/>
          <w:sz w:val="18"/>
          <w:szCs w:val="18"/>
          <w:lang w:eastAsia="ar-SA"/>
        </w:rPr>
        <w:t>Wraz z wykazem Wykonawca zobowiązany jest złożyć dowody potwierdzające, że powyższe usługi zostały wykonane należycie.</w:t>
      </w:r>
    </w:p>
    <w:p w14:paraId="0B42E5A8" w14:textId="77777777" w:rsidR="00D41FC3" w:rsidRPr="00372453" w:rsidRDefault="00D41FC3" w:rsidP="00D41FC3">
      <w:pPr>
        <w:suppressAutoHyphens/>
        <w:spacing w:line="276" w:lineRule="auto"/>
        <w:jc w:val="both"/>
        <w:rPr>
          <w:rFonts w:ascii="Arial" w:hAnsi="Arial" w:cs="Arial"/>
          <w:sz w:val="18"/>
          <w:szCs w:val="18"/>
          <w:lang w:eastAsia="ar-SA"/>
        </w:rPr>
      </w:pPr>
      <w:r w:rsidRPr="00372453">
        <w:rPr>
          <w:rFonts w:ascii="Arial" w:hAnsi="Arial" w:cs="Arial"/>
          <w:sz w:val="18"/>
          <w:szCs w:val="18"/>
          <w:lang w:eastAsia="ar-SA"/>
        </w:rPr>
        <w:t>Jeżeli Wykonawca powołuje się na doświadczenie w realizacji usług wykonywanych wspólnie z innymi Wykonawcami, powyższy wykaz dotyczy usług, w których wykonaniu Wykonawca bezpośrednio uczestniczył lub uczestniczy.</w:t>
      </w:r>
      <w:r w:rsidRPr="00372453">
        <w:rPr>
          <w:rFonts w:ascii="Arial" w:hAnsi="Arial" w:cs="Arial"/>
          <w:i/>
          <w:color w:val="000000"/>
          <w:sz w:val="18"/>
          <w:szCs w:val="18"/>
        </w:rPr>
        <w:t xml:space="preserve"> </w:t>
      </w:r>
    </w:p>
    <w:p w14:paraId="05D39EA7" w14:textId="77777777" w:rsidR="00851F4E" w:rsidRPr="00A65CF8" w:rsidRDefault="00851F4E" w:rsidP="00851F4E">
      <w:pPr>
        <w:widowControl w:val="0"/>
        <w:spacing w:before="120" w:line="288" w:lineRule="auto"/>
        <w:jc w:val="center"/>
        <w:rPr>
          <w:rFonts w:ascii="Arial" w:eastAsia="Times New Roman" w:hAnsi="Arial" w:cs="Arial"/>
          <w:b/>
          <w:sz w:val="18"/>
          <w:szCs w:val="18"/>
        </w:rPr>
      </w:pPr>
      <w:r w:rsidRPr="00A65CF8">
        <w:rPr>
          <w:rFonts w:ascii="Arial" w:eastAsia="Times New Roman" w:hAnsi="Arial" w:cs="Arial"/>
          <w:b/>
          <w:sz w:val="18"/>
          <w:szCs w:val="18"/>
        </w:rPr>
        <w:t>UWAGA!!!</w:t>
      </w:r>
    </w:p>
    <w:p w14:paraId="227A1EF2" w14:textId="5EAC36A3" w:rsidR="00851F4E" w:rsidRPr="00EC5975" w:rsidRDefault="00851F4E" w:rsidP="00851F4E">
      <w:pPr>
        <w:pStyle w:val="Akapitzlist"/>
        <w:spacing w:before="120" w:after="360"/>
        <w:ind w:left="426"/>
        <w:contextualSpacing w:val="0"/>
        <w:jc w:val="center"/>
        <w:rPr>
          <w:rFonts w:ascii="Arial" w:hAnsi="Arial" w:cs="Arial"/>
          <w:b/>
          <w:sz w:val="20"/>
          <w:szCs w:val="20"/>
        </w:rPr>
      </w:pPr>
      <w:bookmarkStart w:id="0" w:name="_Hlk161235757"/>
      <w:r w:rsidRPr="00A65CF8">
        <w:rPr>
          <w:rFonts w:ascii="Arial" w:eastAsia="Times New Roman" w:hAnsi="Arial" w:cs="Arial"/>
          <w:b/>
          <w:sz w:val="18"/>
          <w:szCs w:val="18"/>
        </w:rPr>
        <w:t xml:space="preserve">WYPEŁNIONY DOKUMENT NALEŻY PODPISAĆ KWALIFIKOWANYM PODPISEM ELEKTRONICZNYM, PODPISEM ZAUFANYM LUB PODPISEM OSOBISTYM </w:t>
      </w:r>
      <w:r>
        <w:rPr>
          <w:rFonts w:ascii="Arial" w:eastAsia="Times New Roman" w:hAnsi="Arial" w:cs="Arial"/>
          <w:b/>
          <w:sz w:val="18"/>
          <w:szCs w:val="18"/>
        </w:rPr>
        <w:br/>
      </w:r>
      <w:r w:rsidRPr="00A65CF8">
        <w:rPr>
          <w:rFonts w:ascii="Arial" w:eastAsia="Times New Roman" w:hAnsi="Arial" w:cs="Arial"/>
          <w:b/>
          <w:sz w:val="18"/>
          <w:szCs w:val="18"/>
        </w:rPr>
        <w:t>(e-dowód)</w:t>
      </w:r>
      <w:bookmarkEnd w:id="0"/>
    </w:p>
    <w:p w14:paraId="39D8BDE7" w14:textId="77777777" w:rsidR="00372453" w:rsidRDefault="00372453" w:rsidP="00851F4E">
      <w:pPr>
        <w:spacing w:after="60"/>
        <w:rPr>
          <w:rFonts w:ascii="Arial" w:hAnsi="Arial" w:cs="Arial"/>
          <w:b/>
          <w:color w:val="FF0000"/>
          <w:lang w:eastAsia="ar-SA"/>
        </w:rPr>
      </w:pPr>
    </w:p>
    <w:p w14:paraId="193C9505" w14:textId="1F209CD0" w:rsidR="00D41FC3" w:rsidRPr="0071730E" w:rsidRDefault="00D41FC3" w:rsidP="00D41FC3">
      <w:pPr>
        <w:tabs>
          <w:tab w:val="left" w:pos="708"/>
          <w:tab w:val="center" w:pos="4536"/>
          <w:tab w:val="right" w:pos="9072"/>
        </w:tabs>
        <w:spacing w:line="276" w:lineRule="auto"/>
        <w:jc w:val="right"/>
        <w:rPr>
          <w:rFonts w:ascii="Arial" w:hAnsi="Arial" w:cs="Arial"/>
          <w:b/>
          <w:sz w:val="20"/>
          <w:szCs w:val="20"/>
        </w:rPr>
      </w:pPr>
      <w:r w:rsidRPr="0071730E">
        <w:rPr>
          <w:rFonts w:ascii="Arial" w:hAnsi="Arial" w:cs="Arial"/>
          <w:b/>
          <w:sz w:val="20"/>
          <w:szCs w:val="20"/>
        </w:rPr>
        <w:lastRenderedPageBreak/>
        <w:t xml:space="preserve">Załącznik nr </w:t>
      </w:r>
      <w:r w:rsidR="00372453">
        <w:rPr>
          <w:rFonts w:ascii="Arial" w:hAnsi="Arial" w:cs="Arial"/>
          <w:b/>
          <w:sz w:val="20"/>
          <w:szCs w:val="20"/>
        </w:rPr>
        <w:t>4</w:t>
      </w:r>
      <w:r w:rsidRPr="0071730E">
        <w:rPr>
          <w:rFonts w:ascii="Arial" w:hAnsi="Arial" w:cs="Arial"/>
          <w:b/>
          <w:sz w:val="20"/>
          <w:szCs w:val="20"/>
        </w:rPr>
        <w:t xml:space="preserve"> do SWZ</w:t>
      </w:r>
    </w:p>
    <w:p w14:paraId="442D915F" w14:textId="77777777" w:rsidR="00D41FC3" w:rsidRPr="00B07B16" w:rsidRDefault="00D41FC3" w:rsidP="00D41FC3">
      <w:pPr>
        <w:tabs>
          <w:tab w:val="left" w:pos="708"/>
          <w:tab w:val="center" w:pos="4536"/>
          <w:tab w:val="right" w:pos="9072"/>
        </w:tabs>
        <w:spacing w:line="276" w:lineRule="auto"/>
        <w:jc w:val="right"/>
        <w:rPr>
          <w:rFonts w:ascii="Arial" w:hAnsi="Arial" w:cs="Arial"/>
          <w:b/>
        </w:rPr>
      </w:pPr>
    </w:p>
    <w:tbl>
      <w:tblPr>
        <w:tblW w:w="10490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4961"/>
      </w:tblGrid>
      <w:tr w:rsidR="00D41FC3" w:rsidRPr="00881082" w14:paraId="5493BD89" w14:textId="77777777" w:rsidTr="00CA5AA1">
        <w:trPr>
          <w:cantSplit/>
          <w:trHeight w:hRule="exact" w:val="409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232EB7F7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L.p.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52543906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Nazwa(y) Wykonawcy(ów)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1C8129" w14:textId="77777777" w:rsidR="00D41FC3" w:rsidRPr="00881082" w:rsidRDefault="00D41FC3" w:rsidP="00CA5AA1">
            <w:pPr>
              <w:tabs>
                <w:tab w:val="left" w:pos="1296"/>
              </w:tabs>
              <w:snapToGrid w:val="0"/>
              <w:ind w:left="1296" w:hanging="1296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Adres(y) Wykonawcy(ów)</w:t>
            </w:r>
          </w:p>
        </w:tc>
      </w:tr>
      <w:tr w:rsidR="00D41FC3" w:rsidRPr="00881082" w14:paraId="36142940" w14:textId="77777777" w:rsidTr="00CA5AA1">
        <w:trPr>
          <w:cantSplit/>
          <w:trHeight w:hRule="exact" w:val="5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DB2116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1.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912D8B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  <w:p w14:paraId="3B8D248F" w14:textId="77777777" w:rsidR="00D41FC3" w:rsidRPr="00881082" w:rsidRDefault="00D41FC3" w:rsidP="00CA5AA1">
            <w:pPr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  <w:p w14:paraId="30C04D8E" w14:textId="77777777" w:rsidR="00D41FC3" w:rsidRPr="00881082" w:rsidRDefault="00D41FC3" w:rsidP="00CA5AA1">
            <w:pPr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BFEA0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bCs/>
                <w:sz w:val="20"/>
                <w:szCs w:val="20"/>
                <w:lang w:eastAsia="ar-SA"/>
              </w:rPr>
            </w:pPr>
          </w:p>
        </w:tc>
      </w:tr>
      <w:tr w:rsidR="00D41FC3" w:rsidRPr="00881082" w14:paraId="2EBE60E1" w14:textId="77777777" w:rsidTr="00CA5AA1">
        <w:trPr>
          <w:cantSplit/>
          <w:trHeight w:hRule="exact" w:val="568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7F5005" w14:textId="77777777" w:rsidR="00D41FC3" w:rsidRPr="00881082" w:rsidRDefault="00D41FC3" w:rsidP="00CA5AA1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81082">
              <w:rPr>
                <w:rFonts w:ascii="Arial" w:hAnsi="Arial" w:cs="Arial"/>
                <w:sz w:val="20"/>
                <w:szCs w:val="20"/>
                <w:lang w:eastAsia="ar-SA"/>
              </w:rPr>
              <w:t>2.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2DAC81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343F9ECA" w14:textId="77777777" w:rsidR="00D41FC3" w:rsidRPr="00881082" w:rsidRDefault="00D41FC3" w:rsidP="00CA5AA1">
            <w:pPr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07BB81A1" w14:textId="77777777" w:rsidR="00D41FC3" w:rsidRPr="00881082" w:rsidRDefault="00D41FC3" w:rsidP="00CA5AA1">
            <w:pPr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8B396" w14:textId="77777777" w:rsidR="00D41FC3" w:rsidRPr="00881082" w:rsidRDefault="00D41FC3" w:rsidP="00CA5AA1">
            <w:pPr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</w:tr>
    </w:tbl>
    <w:p w14:paraId="2F593455" w14:textId="7B160F87" w:rsidR="00624582" w:rsidRPr="00624582" w:rsidRDefault="00624582" w:rsidP="00624582">
      <w:pPr>
        <w:suppressAutoHyphens/>
        <w:autoSpaceDE w:val="0"/>
        <w:spacing w:before="120" w:after="12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B07B16">
        <w:rPr>
          <w:rFonts w:ascii="Arial" w:hAnsi="Arial" w:cs="Arial"/>
          <w:bCs/>
          <w:sz w:val="20"/>
          <w:szCs w:val="20"/>
        </w:rPr>
        <w:t>dot. zamówienia publicznego pn.</w:t>
      </w:r>
      <w:r w:rsidRPr="00B07B16">
        <w:rPr>
          <w:rFonts w:ascii="Arial" w:hAnsi="Arial" w:cs="Arial"/>
          <w:b/>
          <w:bCs/>
          <w:sz w:val="20"/>
          <w:szCs w:val="20"/>
        </w:rPr>
        <w:t xml:space="preserve"> „Utrzymanie urządzeń sieci trakcyjnej na linii kolejowej nr 248 i nr 253 wraz z prowadzeniem ruchu na sieci 3kV DC” sygn. PKM/DO/ZU/350/</w:t>
      </w:r>
      <w:r>
        <w:rPr>
          <w:rFonts w:ascii="Arial" w:hAnsi="Arial" w:cs="Arial"/>
          <w:b/>
          <w:bCs/>
          <w:sz w:val="20"/>
          <w:szCs w:val="20"/>
        </w:rPr>
        <w:t>4</w:t>
      </w:r>
      <w:r w:rsidRPr="00B07B16">
        <w:rPr>
          <w:rFonts w:ascii="Arial" w:hAnsi="Arial" w:cs="Arial"/>
          <w:b/>
          <w:bCs/>
          <w:sz w:val="20"/>
          <w:szCs w:val="20"/>
        </w:rPr>
        <w:t>/2</w:t>
      </w:r>
      <w:r>
        <w:rPr>
          <w:rFonts w:ascii="Arial" w:hAnsi="Arial" w:cs="Arial"/>
          <w:b/>
          <w:bCs/>
          <w:sz w:val="20"/>
          <w:szCs w:val="20"/>
        </w:rPr>
        <w:t>6</w:t>
      </w:r>
    </w:p>
    <w:p w14:paraId="589753FB" w14:textId="71143599" w:rsidR="00D41FC3" w:rsidRPr="00AA52D9" w:rsidRDefault="00D41FC3" w:rsidP="00D41FC3">
      <w:pPr>
        <w:spacing w:before="120"/>
        <w:jc w:val="center"/>
        <w:rPr>
          <w:rFonts w:ascii="Open Sans" w:hAnsi="Open Sans" w:cs="Open Sans"/>
          <w:b/>
        </w:rPr>
      </w:pPr>
      <w:r w:rsidRPr="00AA52D9">
        <w:rPr>
          <w:rFonts w:ascii="Open Sans" w:hAnsi="Open Sans" w:cs="Open Sans"/>
          <w:b/>
        </w:rPr>
        <w:t xml:space="preserve">WYKAZ  </w:t>
      </w:r>
      <w:r>
        <w:rPr>
          <w:rFonts w:ascii="Open Sans" w:hAnsi="Open Sans" w:cs="Open Sans"/>
          <w:b/>
        </w:rPr>
        <w:t>OSÓB</w:t>
      </w:r>
    </w:p>
    <w:p w14:paraId="26A673A3" w14:textId="77777777" w:rsidR="00126539" w:rsidRDefault="00D41FC3" w:rsidP="00126539">
      <w:pPr>
        <w:spacing w:after="200"/>
        <w:jc w:val="center"/>
        <w:rPr>
          <w:rFonts w:ascii="Open Sans" w:hAnsi="Open Sans" w:cs="Open Sans"/>
          <w:b/>
        </w:rPr>
      </w:pPr>
      <w:r w:rsidRPr="00B5540A">
        <w:rPr>
          <w:rFonts w:ascii="Open Sans" w:hAnsi="Open Sans" w:cs="Open Sans"/>
          <w:b/>
        </w:rPr>
        <w:t xml:space="preserve">o których mowa w </w:t>
      </w:r>
      <w:r w:rsidRPr="00624582">
        <w:rPr>
          <w:rFonts w:ascii="Open Sans" w:hAnsi="Open Sans" w:cs="Open Sans"/>
          <w:b/>
        </w:rPr>
        <w:t>Rozdziale IV pkt 1.</w:t>
      </w:r>
      <w:r w:rsidR="00624582" w:rsidRPr="00624582">
        <w:rPr>
          <w:rFonts w:ascii="Open Sans" w:hAnsi="Open Sans" w:cs="Open Sans"/>
          <w:b/>
        </w:rPr>
        <w:t>4.2.</w:t>
      </w:r>
      <w:r w:rsidRPr="00624582">
        <w:rPr>
          <w:rFonts w:ascii="Open Sans" w:hAnsi="Open Sans" w:cs="Open Sans"/>
          <w:b/>
        </w:rPr>
        <w:t xml:space="preserve"> SWZ</w:t>
      </w:r>
    </w:p>
    <w:p w14:paraId="2E5D9B44" w14:textId="5AAEF554" w:rsidR="00D41FC3" w:rsidRPr="00126539" w:rsidRDefault="00126539" w:rsidP="00126539">
      <w:pPr>
        <w:spacing w:after="200"/>
        <w:jc w:val="both"/>
        <w:rPr>
          <w:rFonts w:ascii="Open Sans" w:hAnsi="Open Sans" w:cs="Open Sans"/>
          <w:b/>
        </w:rPr>
      </w:pPr>
      <w:r w:rsidRPr="007026D2">
        <w:rPr>
          <w:rFonts w:ascii="Arial" w:hAnsi="Arial" w:cs="Arial"/>
          <w:sz w:val="20"/>
          <w:szCs w:val="20"/>
        </w:rPr>
        <w:t xml:space="preserve">Warunek ten zostanie spełniony, jeżeli Wykonawca wykaże, że dysponuje lub będzie dysponował </w:t>
      </w:r>
      <w:r w:rsidRPr="00E85F5E">
        <w:rPr>
          <w:rFonts w:ascii="Arial" w:hAnsi="Arial" w:cs="Arial"/>
          <w:b/>
          <w:bCs/>
          <w:sz w:val="20"/>
          <w:szCs w:val="20"/>
          <w:u w:val="single"/>
        </w:rPr>
        <w:t>co najmniej 10 osobami</w:t>
      </w:r>
      <w:r w:rsidRPr="007026D2">
        <w:rPr>
          <w:rFonts w:ascii="Arial" w:hAnsi="Arial" w:cs="Arial"/>
          <w:sz w:val="20"/>
          <w:szCs w:val="20"/>
        </w:rPr>
        <w:t>, które będą uczestniczyć w realizacji zamówienia, spełniającymi poniższe kryteria</w:t>
      </w:r>
      <w:r w:rsidR="00D41FC3" w:rsidRPr="00B606E3">
        <w:rPr>
          <w:rFonts w:ascii="Arial" w:eastAsia="Cambria" w:hAnsi="Arial" w:cs="Arial"/>
          <w:b/>
          <w:bCs/>
          <w:sz w:val="20"/>
          <w:szCs w:val="20"/>
        </w:rPr>
        <w:t>:</w:t>
      </w:r>
    </w:p>
    <w:p w14:paraId="7D4C9159" w14:textId="77777777" w:rsidR="00613B57" w:rsidRPr="00613B57" w:rsidRDefault="00613B57" w:rsidP="00613B57">
      <w:pPr>
        <w:pStyle w:val="Akapitzlist"/>
        <w:numPr>
          <w:ilvl w:val="0"/>
          <w:numId w:val="37"/>
        </w:numPr>
        <w:spacing w:after="0"/>
        <w:ind w:left="284" w:hanging="284"/>
        <w:contextualSpacing w:val="0"/>
        <w:jc w:val="both"/>
        <w:rPr>
          <w:rFonts w:ascii="Arial" w:hAnsi="Arial" w:cs="Arial"/>
          <w:sz w:val="20"/>
          <w:szCs w:val="20"/>
        </w:rPr>
      </w:pPr>
      <w:r w:rsidRPr="00613B57">
        <w:rPr>
          <w:rFonts w:ascii="Arial" w:hAnsi="Arial" w:cs="Arial"/>
          <w:sz w:val="20"/>
          <w:szCs w:val="20"/>
        </w:rPr>
        <w:t>każda osoba musi posiadać wymagane prawem uprawienia techniczne min. w zakresie:</w:t>
      </w:r>
    </w:p>
    <w:p w14:paraId="7D711178" w14:textId="77777777" w:rsidR="00613B57" w:rsidRPr="00613B57" w:rsidRDefault="00613B57" w:rsidP="00613B57">
      <w:pPr>
        <w:pStyle w:val="Akapitzlist"/>
        <w:spacing w:after="0"/>
        <w:ind w:left="284"/>
        <w:contextualSpacing w:val="0"/>
        <w:jc w:val="both"/>
        <w:rPr>
          <w:rFonts w:ascii="Arial" w:hAnsi="Arial" w:cs="Arial"/>
          <w:sz w:val="20"/>
          <w:szCs w:val="20"/>
        </w:rPr>
      </w:pPr>
      <w:r w:rsidRPr="00613B57">
        <w:rPr>
          <w:rFonts w:ascii="Arial" w:hAnsi="Arial" w:cs="Arial"/>
          <w:sz w:val="20"/>
          <w:szCs w:val="20"/>
        </w:rPr>
        <w:t xml:space="preserve">- SEP do zajmowania się eksploatacją urządzeń instalacji i sieci o napięciu powyżej 1 </w:t>
      </w:r>
      <w:proofErr w:type="spellStart"/>
      <w:r w:rsidRPr="00613B57">
        <w:rPr>
          <w:rFonts w:ascii="Arial" w:hAnsi="Arial" w:cs="Arial"/>
          <w:sz w:val="20"/>
          <w:szCs w:val="20"/>
        </w:rPr>
        <w:t>kV</w:t>
      </w:r>
      <w:proofErr w:type="spellEnd"/>
      <w:r w:rsidRPr="00613B57">
        <w:rPr>
          <w:rFonts w:ascii="Arial" w:hAnsi="Arial" w:cs="Arial"/>
          <w:sz w:val="20"/>
          <w:szCs w:val="20"/>
        </w:rPr>
        <w:t>;</w:t>
      </w:r>
    </w:p>
    <w:p w14:paraId="75B81875" w14:textId="77777777" w:rsidR="00613B57" w:rsidRPr="00613B57" w:rsidRDefault="00613B57" w:rsidP="00613B57">
      <w:pPr>
        <w:pStyle w:val="Akapitzlist"/>
        <w:spacing w:after="0"/>
        <w:ind w:left="284"/>
        <w:contextualSpacing w:val="0"/>
        <w:jc w:val="both"/>
        <w:rPr>
          <w:rFonts w:ascii="Arial" w:hAnsi="Arial" w:cs="Arial"/>
          <w:sz w:val="20"/>
          <w:szCs w:val="20"/>
        </w:rPr>
      </w:pPr>
      <w:r w:rsidRPr="00613B57">
        <w:rPr>
          <w:rFonts w:ascii="Arial" w:hAnsi="Arial" w:cs="Arial"/>
          <w:sz w:val="20"/>
          <w:szCs w:val="20"/>
        </w:rPr>
        <w:t>-  aktualne przeszkolenie BHP i p.poż;</w:t>
      </w:r>
    </w:p>
    <w:p w14:paraId="67C4E2B0" w14:textId="328F480D" w:rsidR="00D41FC3" w:rsidRPr="00613B57" w:rsidRDefault="00613B57" w:rsidP="00613B57">
      <w:pPr>
        <w:numPr>
          <w:ilvl w:val="0"/>
          <w:numId w:val="37"/>
        </w:numPr>
        <w:spacing w:line="276" w:lineRule="auto"/>
        <w:ind w:left="284" w:hanging="284"/>
        <w:jc w:val="both"/>
        <w:rPr>
          <w:rFonts w:ascii="Arial" w:eastAsia="Cambria" w:hAnsi="Arial" w:cs="Arial"/>
          <w:sz w:val="20"/>
          <w:szCs w:val="20"/>
        </w:rPr>
      </w:pPr>
      <w:r w:rsidRPr="00613B57">
        <w:rPr>
          <w:rFonts w:ascii="Arial" w:hAnsi="Arial" w:cs="Arial"/>
          <w:sz w:val="20"/>
          <w:szCs w:val="20"/>
        </w:rPr>
        <w:t>co najmniej jedna osoba musi posiadać uprawnienia budowlane do kierowania robotami budowlanymi w specjalności instalacyjnej w zakresie sieci, instalacji i urządzeń elektrycznych i elektroenergetycznych bez ograniczeń</w:t>
      </w:r>
      <w:r w:rsidRPr="00613B57">
        <w:t xml:space="preserve"> </w:t>
      </w:r>
      <w:r w:rsidRPr="00613B57">
        <w:rPr>
          <w:rFonts w:ascii="Arial" w:hAnsi="Arial" w:cs="Arial"/>
          <w:sz w:val="20"/>
          <w:szCs w:val="20"/>
        </w:rPr>
        <w:t>oraz być wpisaną na listę członków właściwej izby samorządu zawodowego</w:t>
      </w:r>
      <w:r w:rsidR="00D41FC3" w:rsidRPr="00613B57">
        <w:rPr>
          <w:rFonts w:ascii="Arial" w:eastAsia="Cambria" w:hAnsi="Arial" w:cs="Arial"/>
          <w:sz w:val="20"/>
          <w:szCs w:val="20"/>
        </w:rPr>
        <w:t>.</w:t>
      </w:r>
    </w:p>
    <w:tbl>
      <w:tblPr>
        <w:tblW w:w="14601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2977"/>
        <w:gridCol w:w="6237"/>
        <w:gridCol w:w="2126"/>
        <w:gridCol w:w="2694"/>
      </w:tblGrid>
      <w:tr w:rsidR="00D41FC3" w:rsidRPr="00881082" w14:paraId="7003D96C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073959ED" w14:textId="77777777" w:rsidR="00D41FC3" w:rsidRPr="00C37E24" w:rsidRDefault="00D41FC3" w:rsidP="00CA5AA1">
            <w:pPr>
              <w:suppressAutoHyphens/>
              <w:snapToGrid w:val="0"/>
              <w:spacing w:before="60" w:after="60" w:line="276" w:lineRule="auto"/>
              <w:ind w:left="-135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C37E24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L.p.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3E3B805C" w14:textId="77777777" w:rsidR="00D41FC3" w:rsidRPr="00C37E24" w:rsidRDefault="00D41FC3" w:rsidP="00CA5AA1">
            <w:pPr>
              <w:suppressAutoHyphens/>
              <w:snapToGrid w:val="0"/>
              <w:spacing w:before="60" w:after="60" w:line="276" w:lineRule="auto"/>
              <w:ind w:left="-135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Imię i nazwisko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5540A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osoby skierowanej do realizacji zamówienia, która będzie uczestniczyć w jego wykonywaniu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0BB82A28" w14:textId="77777777" w:rsidR="00D41FC3" w:rsidRDefault="00D41FC3" w:rsidP="00CA5AA1">
            <w:pPr>
              <w:suppressAutoHyphens/>
              <w:snapToGrid w:val="0"/>
              <w:spacing w:before="60" w:after="60"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Kwalifikacje zawodowe</w:t>
            </w:r>
            <w:r w:rsidRPr="00C37E24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, </w:t>
            </w: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uprawnienia</w:t>
            </w:r>
          </w:p>
          <w:p w14:paraId="3336071D" w14:textId="77777777" w:rsidR="00D41FC3" w:rsidRPr="00C37E24" w:rsidRDefault="00D41FC3" w:rsidP="00CA5AA1">
            <w:pPr>
              <w:suppressAutoHyphens/>
              <w:snapToGrid w:val="0"/>
              <w:spacing w:before="60" w:after="60" w:line="276" w:lineRule="auto"/>
              <w:ind w:left="-108" w:right="-109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B5540A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niezbędne do wykonania zamówienia publicznego 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ABBC16C" w14:textId="77777777" w:rsidR="00D41FC3" w:rsidRPr="00C37E24" w:rsidRDefault="00D41FC3" w:rsidP="00CA5AA1">
            <w:pPr>
              <w:suppressAutoHyphens/>
              <w:snapToGrid w:val="0"/>
              <w:spacing w:before="60" w:after="60" w:line="276" w:lineRule="auto"/>
              <w:ind w:right="-109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Zakres wykonywanych czynności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4FF81690" w14:textId="77777777" w:rsidR="00D41FC3" w:rsidRPr="00B5540A" w:rsidRDefault="00D41FC3" w:rsidP="00CA5AA1">
            <w:pPr>
              <w:suppressAutoHyphens/>
              <w:snapToGrid w:val="0"/>
              <w:spacing w:before="60" w:after="60"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 xml:space="preserve">Podstawa </w:t>
            </w: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br/>
            </w:r>
            <w:r w:rsidRPr="00B5540A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do dysponowania osobą</w:t>
            </w:r>
          </w:p>
          <w:p w14:paraId="7B867357" w14:textId="72A44CA8" w:rsidR="00D41FC3" w:rsidRPr="00C37E24" w:rsidRDefault="001F1C95" w:rsidP="00CA5AA1">
            <w:pPr>
              <w:suppressAutoHyphens/>
              <w:spacing w:before="60" w:after="60" w:line="276" w:lineRule="auto"/>
              <w:ind w:left="-108" w:right="-109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(własna/udostępniona)</w:t>
            </w:r>
          </w:p>
        </w:tc>
      </w:tr>
      <w:tr w:rsidR="00D41FC3" w:rsidRPr="00881082" w14:paraId="3CBFEB45" w14:textId="77777777" w:rsidTr="00613B57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5EB8F826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7914A3A4" w14:textId="77777777" w:rsidR="00D41FC3" w:rsidRPr="00881082" w:rsidRDefault="00D41FC3" w:rsidP="00613B57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27D6C29D" w14:textId="330EB6B8" w:rsidR="00D41F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 w:rsidR="00D41FC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74F4DA92" w14:textId="77777777" w:rsidR="00D41FC3" w:rsidRDefault="00D41F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70721590" w14:textId="10C28613" w:rsidR="00D41F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63B21F56" w14:textId="77777777" w:rsidR="00D41FC3" w:rsidRDefault="00D41F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436900FB" w14:textId="1BD008CA" w:rsidR="00D41F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</w:t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uprawnienia budowlane do kierowania robotami budowlanymi w specjalności instalacyjnej w zakresie sieci, instalacji i urządzeń elektrycznych </w:t>
            </w:r>
            <w:r w:rsidR="00D41FC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="00D41FC3"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="00D41FC3"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2E5775C0" w14:textId="77777777" w:rsidR="00D41FC3" w:rsidRPr="00881082" w:rsidRDefault="00D41F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C4D150C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D6671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74ABF499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29B19753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lastRenderedPageBreak/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1D071C27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67971A50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2AD95FD5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703E3E66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1EECCEF6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7DCC693D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33F972D3" w14:textId="25EE3A01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3B6E352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B6C06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53F0E923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03D38A4C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656D2AB2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690AA487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5856BA44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123499C6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06FBF6F5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0B3DC70F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32BD5DBD" w14:textId="5C0A4AD0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5C1F4FA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FE214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2F1E6AB6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5C2CD5AE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3F0E589D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32D3B72C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7F26EF11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13AE6873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24E9AE43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33CF19CE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26D21BAC" w14:textId="2B1DC908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57C49DB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A557C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0014B491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3CF09AEA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7573D1D4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75B24049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52592D6D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423080A5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59C40FCF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519F582E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lastRenderedPageBreak/>
              <w:t xml:space="preserve">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4D597A0B" w14:textId="6906D0B3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CABE490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C7015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157D67D8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355FD779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38DA0AA9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2FF312BA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1B2237A6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0ABD9920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26A80E7C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184064D2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6935D9FC" w14:textId="7968817C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1F89899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30FAE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43C6E53A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070596F3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7C7C94B5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0AB017D8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208F7E1B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3BE593F9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716A79D7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1CD12AC3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18317F94" w14:textId="1F6245D8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DF80477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02FCE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62522BBE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4054B16B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0C273D6D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4A2F011A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084A0D01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1BE18894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3641457F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0113E7AA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7FCDED5B" w14:textId="73AB2604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A17BE23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604C8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34328900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056515FB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1208FEA0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21EF870C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7D1C971F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4CDE7034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lastRenderedPageBreak/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0C83631F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277E42C7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1F7783E2" w14:textId="31D48DB5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70B2A00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724FC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  <w:tr w:rsidR="00D41FC3" w:rsidRPr="00881082" w14:paraId="6537A9CD" w14:textId="77777777" w:rsidTr="00CA5AA1">
        <w:trPr>
          <w:trHeight w:val="241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14:paraId="11BE9A59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35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881082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10.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5833F789" w14:textId="77777777" w:rsidR="00D41FC3" w:rsidRPr="00881082" w:rsidRDefault="00D41FC3" w:rsidP="00CA5AA1">
            <w:pPr>
              <w:suppressAutoHyphens/>
              <w:spacing w:line="276" w:lineRule="auto"/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 w:rsidRPr="006B38D9">
              <w:rPr>
                <w:rFonts w:ascii="Arial" w:hAnsi="Arial" w:cs="Arial"/>
                <w:b/>
                <w:sz w:val="18"/>
                <w:szCs w:val="18"/>
                <w:lang w:eastAsia="ar-SA"/>
              </w:rPr>
              <w:t>………………………………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58ED99C7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 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uprawnienia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w zakresie SEP do zajmowania się eksploatacją urządzeń instalacji i sieci o napięciu powyżej 1 </w:t>
            </w:r>
            <w:proofErr w:type="spellStart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kV</w:t>
            </w:r>
            <w:proofErr w:type="spellEnd"/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2E314BA0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342EF4EB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osiada aktualne przeszkolenie BHP i p.poż, zgodnie z SWZ:</w:t>
            </w:r>
          </w:p>
          <w:p w14:paraId="0876B344" w14:textId="77777777" w:rsidR="00A229C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  <w:p w14:paraId="4CC7EDA7" w14:textId="77777777" w:rsidR="00A229C3" w:rsidRPr="00B606E3" w:rsidRDefault="00A229C3" w:rsidP="00A229C3">
            <w:pPr>
              <w:suppressAutoHyphens/>
              <w:snapToGrid w:val="0"/>
              <w:spacing w:line="276" w:lineRule="auto"/>
              <w:ind w:left="-108" w:right="-108"/>
              <w:jc w:val="center"/>
              <w:rPr>
                <w:rFonts w:ascii="Arial" w:hAnsi="Arial" w:cs="Arial"/>
                <w:bCs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Osoba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p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osiada uprawnienia budowlane do kierowania robotami budowlanymi w specjalności instalacyjnej w zakresie sieci, instalacji i urządzeń elektrycznych </w:t>
            </w:r>
            <w:r>
              <w:rPr>
                <w:rFonts w:ascii="Arial" w:hAnsi="Arial" w:cs="Arial"/>
                <w:bCs/>
                <w:sz w:val="18"/>
                <w:szCs w:val="18"/>
                <w:lang w:eastAsia="ar-SA"/>
              </w:rPr>
              <w:br/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i elektroenergetycznych bez ograniczeń</w:t>
            </w:r>
            <w:r w:rsidRPr="00167877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 xml:space="preserve"> oraz jest wpisana na listę członków właściwej izby samorządu zawodowego</w:t>
            </w:r>
            <w:r w:rsidRPr="00B606E3">
              <w:rPr>
                <w:rFonts w:ascii="Arial" w:hAnsi="Arial" w:cs="Arial"/>
                <w:bCs/>
                <w:sz w:val="18"/>
                <w:szCs w:val="18"/>
                <w:lang w:eastAsia="ar-SA"/>
              </w:rPr>
              <w:t>, zgodnie z SWZ:</w:t>
            </w:r>
          </w:p>
          <w:p w14:paraId="646B06A8" w14:textId="2CF4F11E" w:rsidR="00D41FC3" w:rsidRPr="00881082" w:rsidRDefault="00A229C3" w:rsidP="00A229C3">
            <w:pPr>
              <w:suppressAutoHyphens/>
              <w:snapToGrid w:val="0"/>
              <w:spacing w:line="276" w:lineRule="auto"/>
              <w:ind w:left="-108" w:right="-109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eastAsia="ar-SA"/>
              </w:rPr>
              <w:t>TAK*/NIE*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EB35C4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sz w:val="18"/>
                <w:szCs w:val="18"/>
                <w:lang w:eastAsia="ar-SA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A9F21" w14:textId="77777777" w:rsidR="00D41FC3" w:rsidRPr="00881082" w:rsidRDefault="00D41FC3" w:rsidP="00CA5AA1">
            <w:pPr>
              <w:suppressAutoHyphens/>
              <w:snapToGrid w:val="0"/>
              <w:spacing w:line="276" w:lineRule="auto"/>
              <w:ind w:left="-108" w:right="-84"/>
              <w:jc w:val="center"/>
              <w:rPr>
                <w:rFonts w:ascii="Arial" w:hAnsi="Arial" w:cs="Arial"/>
                <w:b/>
                <w:sz w:val="18"/>
                <w:szCs w:val="18"/>
                <w:lang w:eastAsia="ar-SA"/>
              </w:rPr>
            </w:pPr>
          </w:p>
        </w:tc>
      </w:tr>
    </w:tbl>
    <w:p w14:paraId="2379FE35" w14:textId="77777777" w:rsidR="00D41FC3" w:rsidRDefault="00D41FC3" w:rsidP="00D41FC3">
      <w:pPr>
        <w:spacing w:line="276" w:lineRule="auto"/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</w:pPr>
    </w:p>
    <w:p w14:paraId="1A19FDD7" w14:textId="77777777" w:rsidR="00D41FC3" w:rsidRDefault="00D41FC3" w:rsidP="00D41FC3">
      <w:pPr>
        <w:spacing w:line="276" w:lineRule="auto"/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</w:pPr>
      <w:r w:rsidRPr="00B606E3"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  <w:t xml:space="preserve">*    </w:t>
      </w:r>
      <w:r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  <w:t xml:space="preserve">należy </w:t>
      </w:r>
      <w:r w:rsidRPr="00B606E3"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  <w:t xml:space="preserve">dokonać odpowiedniego skreślenia TAK </w:t>
      </w:r>
      <w:r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  <w:t>lub</w:t>
      </w:r>
      <w:r w:rsidRPr="00B606E3"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  <w:t xml:space="preserve"> NIE</w:t>
      </w:r>
    </w:p>
    <w:p w14:paraId="33DBBDF8" w14:textId="77777777" w:rsidR="00372453" w:rsidRDefault="00372453" w:rsidP="00D41FC3">
      <w:pPr>
        <w:spacing w:line="276" w:lineRule="auto"/>
        <w:rPr>
          <w:rFonts w:ascii="Arial" w:eastAsia="Times New Roman" w:hAnsi="Arial" w:cs="Arial"/>
          <w:b/>
          <w:bCs/>
          <w:iCs/>
          <w:sz w:val="20"/>
          <w:szCs w:val="20"/>
          <w:lang w:eastAsia="x-none"/>
        </w:rPr>
      </w:pPr>
    </w:p>
    <w:p w14:paraId="722BD8A0" w14:textId="77777777" w:rsidR="00D41FC3" w:rsidRPr="006B38D9" w:rsidRDefault="00D41FC3" w:rsidP="00D41FC3">
      <w:pPr>
        <w:tabs>
          <w:tab w:val="left" w:pos="708"/>
          <w:tab w:val="center" w:pos="4536"/>
          <w:tab w:val="right" w:pos="9072"/>
        </w:tabs>
        <w:spacing w:line="276" w:lineRule="auto"/>
        <w:jc w:val="both"/>
        <w:rPr>
          <w:rFonts w:ascii="Arial" w:hAnsi="Arial" w:cs="Arial"/>
          <w:sz w:val="20"/>
          <w:szCs w:val="20"/>
          <w:lang w:eastAsia="ar-SA"/>
        </w:rPr>
      </w:pPr>
      <w:r>
        <w:rPr>
          <w:rFonts w:ascii="Arial" w:hAnsi="Arial" w:cs="Arial"/>
          <w:sz w:val="20"/>
          <w:szCs w:val="20"/>
          <w:lang w:eastAsia="ar-SA"/>
        </w:rPr>
        <w:t>Do pełnego wykonania przedmiotu zamówienia Wykonawca winien zapewnić wystarczającą liczbę wykwalifikowanego personelu, gwarantującego właściwą jakość wykonanych prac.</w:t>
      </w:r>
    </w:p>
    <w:p w14:paraId="4347730B" w14:textId="77777777" w:rsidR="00AF4873" w:rsidRDefault="00AF4873" w:rsidP="00EC42E0"/>
    <w:p w14:paraId="2B41C6E7" w14:textId="77777777" w:rsidR="00851F4E" w:rsidRDefault="00851F4E" w:rsidP="00EC42E0"/>
    <w:p w14:paraId="393CC757" w14:textId="77777777" w:rsidR="00851F4E" w:rsidRPr="00A65CF8" w:rsidRDefault="00851F4E" w:rsidP="00851F4E">
      <w:pPr>
        <w:widowControl w:val="0"/>
        <w:spacing w:before="120" w:line="288" w:lineRule="auto"/>
        <w:jc w:val="center"/>
        <w:rPr>
          <w:rFonts w:ascii="Arial" w:eastAsia="Times New Roman" w:hAnsi="Arial" w:cs="Arial"/>
          <w:b/>
          <w:sz w:val="18"/>
          <w:szCs w:val="18"/>
        </w:rPr>
      </w:pPr>
      <w:r w:rsidRPr="00A65CF8">
        <w:rPr>
          <w:rFonts w:ascii="Arial" w:eastAsia="Times New Roman" w:hAnsi="Arial" w:cs="Arial"/>
          <w:b/>
          <w:sz w:val="18"/>
          <w:szCs w:val="18"/>
        </w:rPr>
        <w:t>UWAGA!!!</w:t>
      </w:r>
    </w:p>
    <w:p w14:paraId="6BB8382F" w14:textId="77777777" w:rsidR="00851F4E" w:rsidRPr="00EC5975" w:rsidRDefault="00851F4E" w:rsidP="00851F4E">
      <w:pPr>
        <w:pStyle w:val="Akapitzlist"/>
        <w:spacing w:before="120" w:after="360"/>
        <w:ind w:left="426"/>
        <w:contextualSpacing w:val="0"/>
        <w:jc w:val="center"/>
        <w:rPr>
          <w:rFonts w:ascii="Arial" w:hAnsi="Arial" w:cs="Arial"/>
          <w:b/>
          <w:sz w:val="20"/>
          <w:szCs w:val="20"/>
        </w:rPr>
      </w:pPr>
      <w:r w:rsidRPr="00A65CF8">
        <w:rPr>
          <w:rFonts w:ascii="Arial" w:eastAsia="Times New Roman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4540E808" w14:textId="77777777" w:rsidR="00851F4E" w:rsidRPr="00EC42E0" w:rsidRDefault="00851F4E" w:rsidP="00EC42E0"/>
    <w:sectPr w:rsidR="00851F4E" w:rsidRPr="00EC42E0" w:rsidSect="00372453">
      <w:footerReference w:type="default" r:id="rId8"/>
      <w:headerReference w:type="first" r:id="rId9"/>
      <w:footerReference w:type="first" r:id="rId10"/>
      <w:pgSz w:w="16840" w:h="11900" w:orient="landscape"/>
      <w:pgMar w:top="1134" w:right="2126" w:bottom="964" w:left="1701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C928A2" w14:textId="77777777" w:rsidR="00B25ABB" w:rsidRDefault="00B25ABB" w:rsidP="00F816E4">
      <w:r>
        <w:separator/>
      </w:r>
    </w:p>
  </w:endnote>
  <w:endnote w:type="continuationSeparator" w:id="0">
    <w:p w14:paraId="37A36517" w14:textId="77777777" w:rsidR="00B25ABB" w:rsidRDefault="00B25ABB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Segoe UI"/>
    <w:charset w:val="58"/>
    <w:family w:val="auto"/>
    <w:pitch w:val="variable"/>
    <w:sig w:usb0="00000000" w:usb1="5000A1FF" w:usb2="00000000" w:usb3="00000000" w:csb0="000001B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F96C49">
    <w:pPr>
      <w:pStyle w:val="Nagwek2"/>
      <w:ind w:left="-709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29295321">
          <wp:simplePos x="0" y="0"/>
          <wp:positionH relativeFrom="column">
            <wp:posOffset>-402637</wp:posOffset>
          </wp:positionH>
          <wp:positionV relativeFrom="paragraph">
            <wp:posOffset>-576580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7CAB3" w14:textId="77777777" w:rsidR="00B25ABB" w:rsidRDefault="00B25ABB" w:rsidP="00F816E4">
      <w:r>
        <w:separator/>
      </w:r>
    </w:p>
  </w:footnote>
  <w:footnote w:type="continuationSeparator" w:id="0">
    <w:p w14:paraId="219385BB" w14:textId="77777777" w:rsidR="00B25ABB" w:rsidRDefault="00B25ABB" w:rsidP="00F816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B3774DF"/>
    <w:multiLevelType w:val="hybridMultilevel"/>
    <w:tmpl w:val="E058120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F97DEC"/>
    <w:multiLevelType w:val="hybridMultilevel"/>
    <w:tmpl w:val="1DFA7D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025DC"/>
    <w:multiLevelType w:val="hybridMultilevel"/>
    <w:tmpl w:val="993C3D30"/>
    <w:lvl w:ilvl="0" w:tplc="298059B8">
      <w:start w:val="1"/>
      <w:numFmt w:val="decimal"/>
      <w:lvlText w:val="%1)"/>
      <w:lvlJc w:val="left"/>
      <w:pPr>
        <w:ind w:left="1434" w:hanging="360"/>
      </w:pPr>
      <w:rPr>
        <w:rFonts w:ascii="Arial" w:hAnsi="Arial" w:cs="Arial" w:hint="default"/>
      </w:rPr>
    </w:lvl>
    <w:lvl w:ilvl="1" w:tplc="FB2A2C76">
      <w:start w:val="1"/>
      <w:numFmt w:val="decimal"/>
      <w:lvlText w:val="%2)"/>
      <w:lvlJc w:val="left"/>
      <w:pPr>
        <w:ind w:left="2154" w:hanging="360"/>
      </w:pPr>
      <w:rPr>
        <w:rFonts w:ascii="Arial" w:eastAsia="Times New Roman" w:hAnsi="Arial" w:cs="Arial"/>
        <w:b w:val="0"/>
        <w:bCs w:val="0"/>
      </w:rPr>
    </w:lvl>
    <w:lvl w:ilvl="2" w:tplc="D110C9D0">
      <w:start w:val="1"/>
      <w:numFmt w:val="upperRoman"/>
      <w:lvlText w:val="%3."/>
      <w:lvlJc w:val="left"/>
      <w:pPr>
        <w:ind w:left="3414" w:hanging="720"/>
      </w:pPr>
      <w:rPr>
        <w:rFonts w:hint="default"/>
      </w:rPr>
    </w:lvl>
    <w:lvl w:ilvl="3" w:tplc="F522DEB8">
      <w:start w:val="1"/>
      <w:numFmt w:val="decimal"/>
      <w:lvlText w:val="%4."/>
      <w:lvlJc w:val="left"/>
      <w:pPr>
        <w:ind w:left="3594" w:hanging="360"/>
      </w:pPr>
      <w:rPr>
        <w:b w:val="0"/>
        <w:bCs w:val="0"/>
        <w:i/>
        <w:iCs/>
      </w:r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0" w15:restartNumberingAfterBreak="0">
    <w:nsid w:val="1BF94DE6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2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96113C"/>
    <w:multiLevelType w:val="hybridMultilevel"/>
    <w:tmpl w:val="DAF8E784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7103F82"/>
    <w:multiLevelType w:val="hybridMultilevel"/>
    <w:tmpl w:val="703ACD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4" w15:restartNumberingAfterBreak="0">
    <w:nsid w:val="43EB4BDD"/>
    <w:multiLevelType w:val="hybridMultilevel"/>
    <w:tmpl w:val="60D8D398"/>
    <w:lvl w:ilvl="0" w:tplc="2064FD1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1A4C8A"/>
    <w:multiLevelType w:val="hybridMultilevel"/>
    <w:tmpl w:val="1DFA7DB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7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4BB4104C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9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30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DE7189"/>
    <w:multiLevelType w:val="hybridMultilevel"/>
    <w:tmpl w:val="40B84706"/>
    <w:lvl w:ilvl="0" w:tplc="163E9F0C">
      <w:start w:val="1"/>
      <w:numFmt w:val="decimal"/>
      <w:lvlText w:val="%1)"/>
      <w:lvlJc w:val="left"/>
      <w:pPr>
        <w:ind w:left="2225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945" w:hanging="360"/>
      </w:pPr>
    </w:lvl>
    <w:lvl w:ilvl="2" w:tplc="0415001B" w:tentative="1">
      <w:start w:val="1"/>
      <w:numFmt w:val="lowerRoman"/>
      <w:lvlText w:val="%3."/>
      <w:lvlJc w:val="right"/>
      <w:pPr>
        <w:ind w:left="3665" w:hanging="180"/>
      </w:pPr>
    </w:lvl>
    <w:lvl w:ilvl="3" w:tplc="0415000F" w:tentative="1">
      <w:start w:val="1"/>
      <w:numFmt w:val="decimal"/>
      <w:lvlText w:val="%4."/>
      <w:lvlJc w:val="left"/>
      <w:pPr>
        <w:ind w:left="4385" w:hanging="360"/>
      </w:pPr>
    </w:lvl>
    <w:lvl w:ilvl="4" w:tplc="04150019" w:tentative="1">
      <w:start w:val="1"/>
      <w:numFmt w:val="lowerLetter"/>
      <w:lvlText w:val="%5."/>
      <w:lvlJc w:val="left"/>
      <w:pPr>
        <w:ind w:left="5105" w:hanging="360"/>
      </w:pPr>
    </w:lvl>
    <w:lvl w:ilvl="5" w:tplc="0415001B" w:tentative="1">
      <w:start w:val="1"/>
      <w:numFmt w:val="lowerRoman"/>
      <w:lvlText w:val="%6."/>
      <w:lvlJc w:val="right"/>
      <w:pPr>
        <w:ind w:left="5825" w:hanging="180"/>
      </w:pPr>
    </w:lvl>
    <w:lvl w:ilvl="6" w:tplc="0415000F" w:tentative="1">
      <w:start w:val="1"/>
      <w:numFmt w:val="decimal"/>
      <w:lvlText w:val="%7."/>
      <w:lvlJc w:val="left"/>
      <w:pPr>
        <w:ind w:left="6545" w:hanging="360"/>
      </w:pPr>
    </w:lvl>
    <w:lvl w:ilvl="7" w:tplc="04150019" w:tentative="1">
      <w:start w:val="1"/>
      <w:numFmt w:val="lowerLetter"/>
      <w:lvlText w:val="%8."/>
      <w:lvlJc w:val="left"/>
      <w:pPr>
        <w:ind w:left="7265" w:hanging="360"/>
      </w:pPr>
    </w:lvl>
    <w:lvl w:ilvl="8" w:tplc="0415001B" w:tentative="1">
      <w:start w:val="1"/>
      <w:numFmt w:val="lowerRoman"/>
      <w:lvlText w:val="%9."/>
      <w:lvlJc w:val="right"/>
      <w:pPr>
        <w:ind w:left="7985" w:hanging="180"/>
      </w:pPr>
    </w:lvl>
  </w:abstractNum>
  <w:abstractNum w:abstractNumId="32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879910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4"/>
  </w:num>
  <w:num w:numId="3" w16cid:durableId="382868596">
    <w:abstractNumId w:val="36"/>
  </w:num>
  <w:num w:numId="4" w16cid:durableId="1403986372">
    <w:abstractNumId w:val="34"/>
  </w:num>
  <w:num w:numId="5" w16cid:durableId="78384302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29"/>
  </w:num>
  <w:num w:numId="7" w16cid:durableId="774639563">
    <w:abstractNumId w:val="23"/>
  </w:num>
  <w:num w:numId="8" w16cid:durableId="1972712573">
    <w:abstractNumId w:val="20"/>
  </w:num>
  <w:num w:numId="9" w16cid:durableId="516235969">
    <w:abstractNumId w:val="2"/>
    <w:lvlOverride w:ilvl="0">
      <w:startOverride w:val="1"/>
    </w:lvlOverride>
  </w:num>
  <w:num w:numId="10" w16cid:durableId="1293832259">
    <w:abstractNumId w:val="26"/>
    <w:lvlOverride w:ilvl="0">
      <w:startOverride w:val="1"/>
    </w:lvlOverride>
  </w:num>
  <w:num w:numId="11" w16cid:durableId="561255343">
    <w:abstractNumId w:val="12"/>
  </w:num>
  <w:num w:numId="12" w16cid:durableId="1084567194">
    <w:abstractNumId w:val="0"/>
  </w:num>
  <w:num w:numId="13" w16cid:durableId="19163970">
    <w:abstractNumId w:val="8"/>
  </w:num>
  <w:num w:numId="14" w16cid:durableId="808283941">
    <w:abstractNumId w:val="33"/>
  </w:num>
  <w:num w:numId="15" w16cid:durableId="504856141">
    <w:abstractNumId w:val="5"/>
  </w:num>
  <w:num w:numId="16" w16cid:durableId="136993055">
    <w:abstractNumId w:val="19"/>
  </w:num>
  <w:num w:numId="17" w16cid:durableId="1850093564">
    <w:abstractNumId w:val="4"/>
  </w:num>
  <w:num w:numId="18" w16cid:durableId="1134560128">
    <w:abstractNumId w:val="32"/>
  </w:num>
  <w:num w:numId="19" w16cid:durableId="193077865">
    <w:abstractNumId w:val="15"/>
  </w:num>
  <w:num w:numId="20" w16cid:durableId="904028863">
    <w:abstractNumId w:val="22"/>
  </w:num>
  <w:num w:numId="21" w16cid:durableId="158572750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5"/>
  </w:num>
  <w:num w:numId="25" w16cid:durableId="384528046">
    <w:abstractNumId w:val="6"/>
  </w:num>
  <w:num w:numId="26" w16cid:durableId="148325959">
    <w:abstractNumId w:val="27"/>
  </w:num>
  <w:num w:numId="27" w16cid:durableId="1681082893">
    <w:abstractNumId w:val="21"/>
  </w:num>
  <w:num w:numId="28" w16cid:durableId="1006634559">
    <w:abstractNumId w:val="11"/>
  </w:num>
  <w:num w:numId="29" w16cid:durableId="17972574">
    <w:abstractNumId w:val="9"/>
  </w:num>
  <w:num w:numId="30" w16cid:durableId="5100237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942491511">
    <w:abstractNumId w:val="7"/>
  </w:num>
  <w:num w:numId="32" w16cid:durableId="1710494546">
    <w:abstractNumId w:val="10"/>
  </w:num>
  <w:num w:numId="33" w16cid:durableId="274871367">
    <w:abstractNumId w:val="25"/>
  </w:num>
  <w:num w:numId="34" w16cid:durableId="1148782562">
    <w:abstractNumId w:val="16"/>
  </w:num>
  <w:num w:numId="35" w16cid:durableId="1035227537">
    <w:abstractNumId w:val="3"/>
  </w:num>
  <w:num w:numId="36" w16cid:durableId="944189660">
    <w:abstractNumId w:val="31"/>
  </w:num>
  <w:num w:numId="37" w16cid:durableId="382146572">
    <w:abstractNumId w:val="17"/>
  </w:num>
  <w:num w:numId="38" w16cid:durableId="113387105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00533"/>
    <w:rsid w:val="00017029"/>
    <w:rsid w:val="00021707"/>
    <w:rsid w:val="00024BCB"/>
    <w:rsid w:val="000329D8"/>
    <w:rsid w:val="00042274"/>
    <w:rsid w:val="000447DE"/>
    <w:rsid w:val="0005187F"/>
    <w:rsid w:val="000648A9"/>
    <w:rsid w:val="000649C2"/>
    <w:rsid w:val="000701AE"/>
    <w:rsid w:val="0009387C"/>
    <w:rsid w:val="00094CDB"/>
    <w:rsid w:val="000A3448"/>
    <w:rsid w:val="000D0903"/>
    <w:rsid w:val="000D1B7C"/>
    <w:rsid w:val="000D3E47"/>
    <w:rsid w:val="000E0DBE"/>
    <w:rsid w:val="000E1955"/>
    <w:rsid w:val="000E2520"/>
    <w:rsid w:val="000F11DA"/>
    <w:rsid w:val="000F4499"/>
    <w:rsid w:val="00102FD6"/>
    <w:rsid w:val="0011503A"/>
    <w:rsid w:val="0011532B"/>
    <w:rsid w:val="0011677B"/>
    <w:rsid w:val="0012051A"/>
    <w:rsid w:val="00120B23"/>
    <w:rsid w:val="00126539"/>
    <w:rsid w:val="0014590C"/>
    <w:rsid w:val="00146BA3"/>
    <w:rsid w:val="00153513"/>
    <w:rsid w:val="0018561F"/>
    <w:rsid w:val="00186E75"/>
    <w:rsid w:val="001946B5"/>
    <w:rsid w:val="001A0E07"/>
    <w:rsid w:val="001A2B00"/>
    <w:rsid w:val="001C4694"/>
    <w:rsid w:val="001C7A86"/>
    <w:rsid w:val="001D7351"/>
    <w:rsid w:val="001F1B01"/>
    <w:rsid w:val="001F1C95"/>
    <w:rsid w:val="001F4312"/>
    <w:rsid w:val="001F6BD2"/>
    <w:rsid w:val="002143EC"/>
    <w:rsid w:val="0022288A"/>
    <w:rsid w:val="00223939"/>
    <w:rsid w:val="002259CD"/>
    <w:rsid w:val="00240220"/>
    <w:rsid w:val="002447F9"/>
    <w:rsid w:val="00254039"/>
    <w:rsid w:val="002738DB"/>
    <w:rsid w:val="002763E3"/>
    <w:rsid w:val="002829F4"/>
    <w:rsid w:val="00282C96"/>
    <w:rsid w:val="00283635"/>
    <w:rsid w:val="00293275"/>
    <w:rsid w:val="002A38DC"/>
    <w:rsid w:val="002A6D6D"/>
    <w:rsid w:val="002B0777"/>
    <w:rsid w:val="002E5B76"/>
    <w:rsid w:val="002E5C6B"/>
    <w:rsid w:val="002E6A1B"/>
    <w:rsid w:val="00305B47"/>
    <w:rsid w:val="00313223"/>
    <w:rsid w:val="0031555B"/>
    <w:rsid w:val="00327551"/>
    <w:rsid w:val="003306CD"/>
    <w:rsid w:val="00331EF2"/>
    <w:rsid w:val="00343BA4"/>
    <w:rsid w:val="003470A1"/>
    <w:rsid w:val="003576C6"/>
    <w:rsid w:val="003673B6"/>
    <w:rsid w:val="00372453"/>
    <w:rsid w:val="00375FC1"/>
    <w:rsid w:val="00377966"/>
    <w:rsid w:val="00390685"/>
    <w:rsid w:val="003923F4"/>
    <w:rsid w:val="003A3ADE"/>
    <w:rsid w:val="003C2DA6"/>
    <w:rsid w:val="003C6AC8"/>
    <w:rsid w:val="003E22C6"/>
    <w:rsid w:val="003F04C3"/>
    <w:rsid w:val="003F2955"/>
    <w:rsid w:val="004035B9"/>
    <w:rsid w:val="004047DC"/>
    <w:rsid w:val="00427DD1"/>
    <w:rsid w:val="004323F8"/>
    <w:rsid w:val="00450B42"/>
    <w:rsid w:val="00456B28"/>
    <w:rsid w:val="00475119"/>
    <w:rsid w:val="0048104B"/>
    <w:rsid w:val="004871EF"/>
    <w:rsid w:val="004912AB"/>
    <w:rsid w:val="004A28B1"/>
    <w:rsid w:val="004C4C04"/>
    <w:rsid w:val="004C79E2"/>
    <w:rsid w:val="004D3F46"/>
    <w:rsid w:val="004D5807"/>
    <w:rsid w:val="004D5E84"/>
    <w:rsid w:val="004D6E31"/>
    <w:rsid w:val="00503B63"/>
    <w:rsid w:val="0051145B"/>
    <w:rsid w:val="005122C2"/>
    <w:rsid w:val="00521347"/>
    <w:rsid w:val="00537368"/>
    <w:rsid w:val="0054056B"/>
    <w:rsid w:val="00545478"/>
    <w:rsid w:val="00551FD5"/>
    <w:rsid w:val="005540C4"/>
    <w:rsid w:val="00560F3C"/>
    <w:rsid w:val="00597ED1"/>
    <w:rsid w:val="005A21B9"/>
    <w:rsid w:val="005A7B9B"/>
    <w:rsid w:val="005B69F5"/>
    <w:rsid w:val="005C550C"/>
    <w:rsid w:val="005D7526"/>
    <w:rsid w:val="006016CF"/>
    <w:rsid w:val="00612B91"/>
    <w:rsid w:val="00613B57"/>
    <w:rsid w:val="00614C1F"/>
    <w:rsid w:val="00624012"/>
    <w:rsid w:val="00624582"/>
    <w:rsid w:val="00646FD9"/>
    <w:rsid w:val="006526FE"/>
    <w:rsid w:val="006561C7"/>
    <w:rsid w:val="006646F3"/>
    <w:rsid w:val="00665C7A"/>
    <w:rsid w:val="006663F9"/>
    <w:rsid w:val="006712A8"/>
    <w:rsid w:val="0068069C"/>
    <w:rsid w:val="00685566"/>
    <w:rsid w:val="00697D4B"/>
    <w:rsid w:val="006B1F9F"/>
    <w:rsid w:val="006C5A85"/>
    <w:rsid w:val="006D098F"/>
    <w:rsid w:val="006D0A87"/>
    <w:rsid w:val="006D64B8"/>
    <w:rsid w:val="006E222B"/>
    <w:rsid w:val="006F2D12"/>
    <w:rsid w:val="00703C05"/>
    <w:rsid w:val="0070495D"/>
    <w:rsid w:val="00707BF5"/>
    <w:rsid w:val="00715C96"/>
    <w:rsid w:val="0072058D"/>
    <w:rsid w:val="0072465C"/>
    <w:rsid w:val="0072628E"/>
    <w:rsid w:val="0073157F"/>
    <w:rsid w:val="00732682"/>
    <w:rsid w:val="0074195F"/>
    <w:rsid w:val="00741BEA"/>
    <w:rsid w:val="00745C83"/>
    <w:rsid w:val="00751141"/>
    <w:rsid w:val="00756C9D"/>
    <w:rsid w:val="0076013D"/>
    <w:rsid w:val="0077644E"/>
    <w:rsid w:val="0078120E"/>
    <w:rsid w:val="007837BE"/>
    <w:rsid w:val="007A1B17"/>
    <w:rsid w:val="007A2C6D"/>
    <w:rsid w:val="007B207C"/>
    <w:rsid w:val="007B45EA"/>
    <w:rsid w:val="007C251D"/>
    <w:rsid w:val="007C5D96"/>
    <w:rsid w:val="007E20DE"/>
    <w:rsid w:val="007F23A2"/>
    <w:rsid w:val="007F666F"/>
    <w:rsid w:val="007F6D32"/>
    <w:rsid w:val="007F7AA6"/>
    <w:rsid w:val="007F7DDA"/>
    <w:rsid w:val="00802EF1"/>
    <w:rsid w:val="008036FB"/>
    <w:rsid w:val="00804AD5"/>
    <w:rsid w:val="00806FDB"/>
    <w:rsid w:val="008078A0"/>
    <w:rsid w:val="00817864"/>
    <w:rsid w:val="0082519E"/>
    <w:rsid w:val="008345F7"/>
    <w:rsid w:val="00851F4E"/>
    <w:rsid w:val="008631FD"/>
    <w:rsid w:val="008632F3"/>
    <w:rsid w:val="00864ABF"/>
    <w:rsid w:val="00865606"/>
    <w:rsid w:val="0088140C"/>
    <w:rsid w:val="008902C4"/>
    <w:rsid w:val="00897D2A"/>
    <w:rsid w:val="008B7F2D"/>
    <w:rsid w:val="008C2742"/>
    <w:rsid w:val="008E65ED"/>
    <w:rsid w:val="009030B0"/>
    <w:rsid w:val="00903E03"/>
    <w:rsid w:val="0091157E"/>
    <w:rsid w:val="009205EB"/>
    <w:rsid w:val="00926366"/>
    <w:rsid w:val="00936059"/>
    <w:rsid w:val="00942376"/>
    <w:rsid w:val="00944A8C"/>
    <w:rsid w:val="00967A62"/>
    <w:rsid w:val="0097260A"/>
    <w:rsid w:val="00976E53"/>
    <w:rsid w:val="00981248"/>
    <w:rsid w:val="00982F7E"/>
    <w:rsid w:val="00983775"/>
    <w:rsid w:val="0098714A"/>
    <w:rsid w:val="00995E8E"/>
    <w:rsid w:val="009B0842"/>
    <w:rsid w:val="009B1FE6"/>
    <w:rsid w:val="009B6B3D"/>
    <w:rsid w:val="009D7B51"/>
    <w:rsid w:val="009E22A4"/>
    <w:rsid w:val="009E6722"/>
    <w:rsid w:val="009E7B0C"/>
    <w:rsid w:val="009F3F97"/>
    <w:rsid w:val="00A143E9"/>
    <w:rsid w:val="00A17922"/>
    <w:rsid w:val="00A229C3"/>
    <w:rsid w:val="00A414AB"/>
    <w:rsid w:val="00A442A5"/>
    <w:rsid w:val="00A616DD"/>
    <w:rsid w:val="00A62B65"/>
    <w:rsid w:val="00A6424D"/>
    <w:rsid w:val="00A835B0"/>
    <w:rsid w:val="00A84414"/>
    <w:rsid w:val="00A9189E"/>
    <w:rsid w:val="00A92928"/>
    <w:rsid w:val="00AA43E6"/>
    <w:rsid w:val="00AB11B3"/>
    <w:rsid w:val="00AC38D8"/>
    <w:rsid w:val="00AD5B55"/>
    <w:rsid w:val="00AE72A5"/>
    <w:rsid w:val="00AF4873"/>
    <w:rsid w:val="00AF69A6"/>
    <w:rsid w:val="00B04EAF"/>
    <w:rsid w:val="00B10254"/>
    <w:rsid w:val="00B121DE"/>
    <w:rsid w:val="00B127CF"/>
    <w:rsid w:val="00B14626"/>
    <w:rsid w:val="00B17A1D"/>
    <w:rsid w:val="00B25ABB"/>
    <w:rsid w:val="00B33B72"/>
    <w:rsid w:val="00B42E4C"/>
    <w:rsid w:val="00B459A4"/>
    <w:rsid w:val="00B466F7"/>
    <w:rsid w:val="00B55F01"/>
    <w:rsid w:val="00B60925"/>
    <w:rsid w:val="00B6134B"/>
    <w:rsid w:val="00B726F8"/>
    <w:rsid w:val="00B73EAD"/>
    <w:rsid w:val="00B75861"/>
    <w:rsid w:val="00B85756"/>
    <w:rsid w:val="00B94CB0"/>
    <w:rsid w:val="00B9610E"/>
    <w:rsid w:val="00BA003E"/>
    <w:rsid w:val="00BA7758"/>
    <w:rsid w:val="00BB6F02"/>
    <w:rsid w:val="00BB70A8"/>
    <w:rsid w:val="00BC0004"/>
    <w:rsid w:val="00BC1FA0"/>
    <w:rsid w:val="00BD6E01"/>
    <w:rsid w:val="00BE00C5"/>
    <w:rsid w:val="00BE0E1B"/>
    <w:rsid w:val="00BE3B23"/>
    <w:rsid w:val="00BE6E94"/>
    <w:rsid w:val="00BF27B3"/>
    <w:rsid w:val="00BF2E3F"/>
    <w:rsid w:val="00C01062"/>
    <w:rsid w:val="00C043A6"/>
    <w:rsid w:val="00C10ECE"/>
    <w:rsid w:val="00C15CD5"/>
    <w:rsid w:val="00C2054B"/>
    <w:rsid w:val="00C234BA"/>
    <w:rsid w:val="00C31FBC"/>
    <w:rsid w:val="00C6030A"/>
    <w:rsid w:val="00C642E1"/>
    <w:rsid w:val="00C67BD8"/>
    <w:rsid w:val="00C67CF0"/>
    <w:rsid w:val="00C67E3A"/>
    <w:rsid w:val="00C82A20"/>
    <w:rsid w:val="00C87C4C"/>
    <w:rsid w:val="00CA1CA8"/>
    <w:rsid w:val="00CB0983"/>
    <w:rsid w:val="00CB74E9"/>
    <w:rsid w:val="00CC1C07"/>
    <w:rsid w:val="00CC3CCA"/>
    <w:rsid w:val="00CC679F"/>
    <w:rsid w:val="00CE19C8"/>
    <w:rsid w:val="00CE27EB"/>
    <w:rsid w:val="00CE652A"/>
    <w:rsid w:val="00CF6DB5"/>
    <w:rsid w:val="00D04D38"/>
    <w:rsid w:val="00D17215"/>
    <w:rsid w:val="00D23752"/>
    <w:rsid w:val="00D367B3"/>
    <w:rsid w:val="00D41FC3"/>
    <w:rsid w:val="00D42826"/>
    <w:rsid w:val="00D5361D"/>
    <w:rsid w:val="00D54FF7"/>
    <w:rsid w:val="00D63D85"/>
    <w:rsid w:val="00D749F0"/>
    <w:rsid w:val="00DA3E16"/>
    <w:rsid w:val="00DA5E3C"/>
    <w:rsid w:val="00DC154C"/>
    <w:rsid w:val="00DE01FE"/>
    <w:rsid w:val="00DE6E18"/>
    <w:rsid w:val="00DF4447"/>
    <w:rsid w:val="00DF4B4E"/>
    <w:rsid w:val="00DF588C"/>
    <w:rsid w:val="00DF6BDF"/>
    <w:rsid w:val="00E008CE"/>
    <w:rsid w:val="00E011EB"/>
    <w:rsid w:val="00E102CF"/>
    <w:rsid w:val="00E124E7"/>
    <w:rsid w:val="00E20A97"/>
    <w:rsid w:val="00E22B83"/>
    <w:rsid w:val="00E3073B"/>
    <w:rsid w:val="00E35B26"/>
    <w:rsid w:val="00E4040D"/>
    <w:rsid w:val="00E46782"/>
    <w:rsid w:val="00E513AF"/>
    <w:rsid w:val="00E556B6"/>
    <w:rsid w:val="00E56BD9"/>
    <w:rsid w:val="00E74A09"/>
    <w:rsid w:val="00E75383"/>
    <w:rsid w:val="00E812B2"/>
    <w:rsid w:val="00EA4458"/>
    <w:rsid w:val="00EA68B2"/>
    <w:rsid w:val="00EB14DB"/>
    <w:rsid w:val="00EB6766"/>
    <w:rsid w:val="00EC1504"/>
    <w:rsid w:val="00EC42E0"/>
    <w:rsid w:val="00ED18CE"/>
    <w:rsid w:val="00EE2F1F"/>
    <w:rsid w:val="00EF0568"/>
    <w:rsid w:val="00F01AEE"/>
    <w:rsid w:val="00F20EEE"/>
    <w:rsid w:val="00F21362"/>
    <w:rsid w:val="00F35F65"/>
    <w:rsid w:val="00F52E1A"/>
    <w:rsid w:val="00F61729"/>
    <w:rsid w:val="00F64C39"/>
    <w:rsid w:val="00F7150D"/>
    <w:rsid w:val="00F75FB3"/>
    <w:rsid w:val="00F766A6"/>
    <w:rsid w:val="00F816E4"/>
    <w:rsid w:val="00F913FA"/>
    <w:rsid w:val="00F96C49"/>
    <w:rsid w:val="00FA4E57"/>
    <w:rsid w:val="00FC2C9A"/>
    <w:rsid w:val="00FC2E61"/>
    <w:rsid w:val="00FC47E4"/>
    <w:rsid w:val="00FD683F"/>
    <w:rsid w:val="00FE5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00533"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basedOn w:val="Domylnaczcionkaakapitu"/>
    <w:uiPriority w:val="99"/>
    <w:qFormat/>
    <w:rsid w:val="002829F4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216</TotalTime>
  <Pages>5</Pages>
  <Words>1186</Words>
  <Characters>7122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8292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51</cp:revision>
  <cp:lastPrinted>2023-07-26T07:36:00Z</cp:lastPrinted>
  <dcterms:created xsi:type="dcterms:W3CDTF">2026-01-28T09:31:00Z</dcterms:created>
  <dcterms:modified xsi:type="dcterms:W3CDTF">2026-04-27T09:20:00Z</dcterms:modified>
</cp:coreProperties>
</file>